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3BE7C08C"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112CA8">
              <w:rPr>
                <w:rFonts w:cs="Calibri"/>
                <w:color w:val="auto"/>
                <w:sz w:val="22"/>
                <w:szCs w:val="22"/>
              </w:rPr>
              <w:t>50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112CA8">
              <w:rPr>
                <w:rFonts w:cs="Calibri"/>
                <w:color w:val="auto"/>
                <w:sz w:val="22"/>
                <w:szCs w:val="22"/>
              </w:rPr>
              <w:t>80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1F6AE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39380C1" w:rsidR="00DF351B" w:rsidRPr="003F5D1A" w:rsidRDefault="008D0A8C"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0A8C">
              <w:rPr>
                <w:color w:val="auto"/>
                <w:sz w:val="22"/>
                <w:szCs w:val="22"/>
              </w:rPr>
              <w:t xml:space="preserve">Odesos srities </w:t>
            </w:r>
            <w:proofErr w:type="spellStart"/>
            <w:r w:rsidRPr="008D0A8C">
              <w:rPr>
                <w:color w:val="auto"/>
                <w:sz w:val="22"/>
                <w:szCs w:val="22"/>
              </w:rPr>
              <w:t>Izmailo</w:t>
            </w:r>
            <w:proofErr w:type="spellEnd"/>
            <w:r w:rsidRPr="008D0A8C">
              <w:rPr>
                <w:color w:val="auto"/>
                <w:sz w:val="22"/>
                <w:szCs w:val="22"/>
              </w:rPr>
              <w:t xml:space="preserve"> rajono </w:t>
            </w:r>
            <w:proofErr w:type="spellStart"/>
            <w:r w:rsidRPr="008D0A8C">
              <w:rPr>
                <w:color w:val="auto"/>
                <w:sz w:val="22"/>
                <w:szCs w:val="22"/>
              </w:rPr>
              <w:t>Izmailo</w:t>
            </w:r>
            <w:proofErr w:type="spellEnd"/>
            <w:r w:rsidRPr="008D0A8C">
              <w:rPr>
                <w:color w:val="auto"/>
                <w:sz w:val="22"/>
                <w:szCs w:val="22"/>
              </w:rPr>
              <w:t xml:space="preserve"> licėjus Nr. 1 su gimnazija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79436DB9" w:rsidR="001B700D" w:rsidRPr="003F5D1A" w:rsidRDefault="008D0A8C"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8D0A8C">
              <w:rPr>
                <w:rFonts w:cs="Calibri"/>
                <w:color w:val="auto"/>
                <w:sz w:val="22"/>
                <w:szCs w:val="22"/>
              </w:rPr>
              <w:t xml:space="preserve">Ukraina, 68609, Odesos sr., </w:t>
            </w:r>
            <w:proofErr w:type="spellStart"/>
            <w:r w:rsidRPr="008D0A8C">
              <w:rPr>
                <w:rFonts w:cs="Calibri"/>
                <w:color w:val="auto"/>
                <w:sz w:val="22"/>
                <w:szCs w:val="22"/>
              </w:rPr>
              <w:t>Izmail</w:t>
            </w:r>
            <w:proofErr w:type="spellEnd"/>
            <w:r w:rsidRPr="008D0A8C">
              <w:rPr>
                <w:rFonts w:cs="Calibri"/>
                <w:color w:val="auto"/>
                <w:sz w:val="22"/>
                <w:szCs w:val="22"/>
              </w:rPr>
              <w:t xml:space="preserve">, </w:t>
            </w:r>
            <w:proofErr w:type="spellStart"/>
            <w:r w:rsidRPr="008D0A8C">
              <w:rPr>
                <w:rFonts w:cs="Calibri"/>
                <w:color w:val="auto"/>
                <w:sz w:val="22"/>
                <w:szCs w:val="22"/>
              </w:rPr>
              <w:t>Škilna</w:t>
            </w:r>
            <w:proofErr w:type="spellEnd"/>
            <w:r w:rsidRPr="008D0A8C">
              <w:rPr>
                <w:rFonts w:cs="Calibri"/>
                <w:color w:val="auto"/>
                <w:sz w:val="22"/>
                <w:szCs w:val="22"/>
              </w:rPr>
              <w:t xml:space="preserve"> g., 57</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1F6AE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1F6AE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1F6AE8"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1F6AE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1F6AE8"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1F6AE8"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1F6AE8"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0F365B7E"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845377" w:rsidRPr="00845377">
              <w:rPr>
                <w:rFonts w:ascii="Calibri" w:hAnsi="Calibri" w:cs="Calibri"/>
                <w:b w:val="0"/>
              </w:rPr>
              <w:t>nuožuln</w:t>
            </w:r>
            <w:r w:rsidR="00845377">
              <w:rPr>
                <w:rFonts w:ascii="Calibri" w:hAnsi="Calibri" w:cs="Calibri"/>
                <w:b w:val="0"/>
              </w:rPr>
              <w:t>us</w:t>
            </w:r>
            <w:r w:rsidR="00845377" w:rsidRPr="00845377">
              <w:rPr>
                <w:rFonts w:ascii="Calibri" w:hAnsi="Calibri" w:cs="Calibri"/>
                <w:b w:val="0"/>
              </w:rPr>
              <w:t>, stogo danga iš metalinių</w:t>
            </w:r>
            <w:r w:rsidR="00845377">
              <w:rPr>
                <w:rFonts w:ascii="Calibri" w:hAnsi="Calibri" w:cs="Calibri"/>
                <w:b w:val="0"/>
              </w:rPr>
              <w:t xml:space="preserve"> lakštų.</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48D8346"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112CA8">
              <w:rPr>
                <w:rFonts w:ascii="Calibri" w:hAnsi="Calibri" w:cs="Calibri"/>
                <w:b w:val="0"/>
              </w:rPr>
              <w:t>50</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8D0A8C">
              <w:rPr>
                <w:rFonts w:ascii="Calibri" w:hAnsi="Calibri" w:cs="Calibri"/>
                <w:b w:val="0"/>
              </w:rPr>
              <w:t>20500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8D0A8C">
              <w:rPr>
                <w:rFonts w:ascii="Calibri" w:hAnsi="Calibri" w:cs="Calibri"/>
                <w:b w:val="0"/>
              </w:rPr>
              <w:t>30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D0D856B"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1F6AE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w:t>
            </w:r>
            <w:r w:rsidRPr="002576A8">
              <w:rPr>
                <w:rFonts w:ascii="Calibri" w:hAnsi="Calibri" w:cs="Calibri"/>
                <w:b w:val="0"/>
              </w:rPr>
              <w:lastRenderedPageBreak/>
              <w:t>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1F6AE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medžiagos turi atitikti jų rūšiai taikomus </w:t>
            </w:r>
            <w:r w:rsidRPr="003332A1">
              <w:rPr>
                <w:rFonts w:cs="Calibri"/>
                <w:color w:val="auto"/>
                <w:sz w:val="22"/>
                <w:szCs w:val="22"/>
              </w:rPr>
              <w:lastRenderedPageBreak/>
              <w:t>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1F6AE8"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1F6AE8"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0BBBE1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w:t>
            </w:r>
            <w:r w:rsidR="00112CA8">
              <w:rPr>
                <w:rFonts w:cs="Calibri"/>
                <w:iCs/>
                <w:color w:val="auto"/>
                <w:sz w:val="22"/>
                <w:szCs w:val="22"/>
              </w:rPr>
              <w:t>50</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pateiktų dokumentų vietas, </w:t>
            </w:r>
            <w:r w:rsidRPr="00865259">
              <w:rPr>
                <w:rFonts w:cs="Calibri"/>
                <w:color w:val="auto"/>
                <w:sz w:val="22"/>
                <w:szCs w:val="22"/>
              </w:rPr>
              <w:lastRenderedPageBreak/>
              <w:t>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0933A19C"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8D0A8C">
              <w:rPr>
                <w:bCs/>
                <w:i/>
                <w:iCs/>
                <w:color w:val="auto"/>
                <w:sz w:val="22"/>
                <w:szCs w:val="22"/>
              </w:rPr>
              <w:t>1920</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5CB008A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112CA8">
              <w:rPr>
                <w:rFonts w:cs="Calibri"/>
                <w:color w:val="auto"/>
                <w:sz w:val="22"/>
                <w:szCs w:val="22"/>
              </w:rPr>
              <w:t>80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1F6AE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1F6AE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B859" w14:textId="77777777" w:rsidR="001F6AE8" w:rsidRDefault="001F6AE8">
      <w:pPr>
        <w:spacing w:after="0" w:line="240" w:lineRule="auto"/>
      </w:pPr>
      <w:r>
        <w:separator/>
      </w:r>
    </w:p>
  </w:endnote>
  <w:endnote w:type="continuationSeparator" w:id="0">
    <w:p w14:paraId="4870C8DD" w14:textId="77777777" w:rsidR="001F6AE8" w:rsidRDefault="001F6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B025" w14:textId="77777777" w:rsidR="001F6AE8" w:rsidRDefault="001F6AE8">
      <w:pPr>
        <w:spacing w:after="0" w:line="240" w:lineRule="auto"/>
      </w:pPr>
      <w:r>
        <w:separator/>
      </w:r>
    </w:p>
  </w:footnote>
  <w:footnote w:type="continuationSeparator" w:id="0">
    <w:p w14:paraId="08245230" w14:textId="77777777" w:rsidR="001F6AE8" w:rsidRDefault="001F6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CA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2CA8"/>
    <w:rsid w:val="00114FD0"/>
    <w:rsid w:val="00117B6F"/>
    <w:rsid w:val="00117F9C"/>
    <w:rsid w:val="001207CA"/>
    <w:rsid w:val="00121ADB"/>
    <w:rsid w:val="001239AD"/>
    <w:rsid w:val="0012404D"/>
    <w:rsid w:val="0012459B"/>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276"/>
    <w:rsid w:val="001F3AEF"/>
    <w:rsid w:val="001F6AE8"/>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97E10"/>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F3D"/>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0D42"/>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0BA"/>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5F2D"/>
    <w:rsid w:val="006F6BD1"/>
    <w:rsid w:val="006F6CD9"/>
    <w:rsid w:val="00700573"/>
    <w:rsid w:val="00701675"/>
    <w:rsid w:val="00701DAB"/>
    <w:rsid w:val="007053FC"/>
    <w:rsid w:val="0070594E"/>
    <w:rsid w:val="00706A35"/>
    <w:rsid w:val="00713D45"/>
    <w:rsid w:val="00717B57"/>
    <w:rsid w:val="00720520"/>
    <w:rsid w:val="007207DC"/>
    <w:rsid w:val="00721F45"/>
    <w:rsid w:val="007253D3"/>
    <w:rsid w:val="00725A20"/>
    <w:rsid w:val="00725A87"/>
    <w:rsid w:val="00726DD4"/>
    <w:rsid w:val="00727D22"/>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5377"/>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0A8C"/>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57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5A76"/>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0A7"/>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33B"/>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0B05"/>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B622C"/>
    <w:rsid w:val="00CC0A31"/>
    <w:rsid w:val="00CC2542"/>
    <w:rsid w:val="00CC4A8C"/>
    <w:rsid w:val="00CC56A1"/>
    <w:rsid w:val="00CC57FE"/>
    <w:rsid w:val="00CC7A25"/>
    <w:rsid w:val="00CC7BBD"/>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19B"/>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3A5F"/>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09DE"/>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04A"/>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57934"/>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218"/>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5EDC"/>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A56BE"/>
    <w:rsid w:val="00FA56C9"/>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191</TotalTime>
  <Pages>23</Pages>
  <Words>27509</Words>
  <Characters>15681</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69</cp:revision>
  <dcterms:created xsi:type="dcterms:W3CDTF">2025-05-08T12:49:00Z</dcterms:created>
  <dcterms:modified xsi:type="dcterms:W3CDTF">2026-08-04T12:48:00Z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